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NAYLER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York.</w:t>
      </w: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Margaret Stansfelde(q.v.).</w:t>
      </w: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p.17)</w:t>
      </w: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Oct.1468</w:t>
      </w:r>
      <w:r>
        <w:rPr>
          <w:rFonts w:ascii="Times New Roman" w:hAnsi="Times New Roman" w:cs="Times New Roman"/>
          <w:sz w:val="24"/>
          <w:szCs w:val="24"/>
        </w:rPr>
        <w:tab/>
        <w:t>Having married unaware that they were twice related in the fourth degree</w:t>
      </w: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consanguinity, they request that they remain married.  Approved. (ibid.)</w:t>
      </w: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95A" w:rsidRDefault="00F8795A" w:rsidP="00F87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5A" w:rsidRDefault="00F8795A" w:rsidP="00564E3C">
      <w:pPr>
        <w:spacing w:after="0" w:line="240" w:lineRule="auto"/>
      </w:pPr>
      <w:r>
        <w:separator/>
      </w:r>
    </w:p>
  </w:endnote>
  <w:endnote w:type="continuationSeparator" w:id="0">
    <w:p w:rsidR="00F8795A" w:rsidRDefault="00F8795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8795A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5A" w:rsidRDefault="00F8795A" w:rsidP="00564E3C">
      <w:pPr>
        <w:spacing w:after="0" w:line="240" w:lineRule="auto"/>
      </w:pPr>
      <w:r>
        <w:separator/>
      </w:r>
    </w:p>
  </w:footnote>
  <w:footnote w:type="continuationSeparator" w:id="0">
    <w:p w:rsidR="00F8795A" w:rsidRDefault="00F8795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5A"/>
    <w:rsid w:val="00372DC6"/>
    <w:rsid w:val="00564E3C"/>
    <w:rsid w:val="0064591D"/>
    <w:rsid w:val="00DD5B8A"/>
    <w:rsid w:val="00EB41B8"/>
    <w:rsid w:val="00F14DE1"/>
    <w:rsid w:val="00F8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42B1EB-E3E3-403D-B8B1-92A9E9A1E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2016-01-20T20:25:00Z</dcterms:created>
  <dcterms:modified xsi:type="dcterms:W3CDTF">2016-01-20T20:26:00Z</dcterms:modified>
</cp:coreProperties>
</file>